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931C7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Sodium hydroxide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flakes</w:t>
            </w:r>
          </w:p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931C7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931C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931C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1C7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931C7" w:rsidRPr="00387A77" w:rsidRDefault="00A931C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Sodium hydroxide, 99.50%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flakes: particle size 1 x 1 – 1.5 x 1.5 cm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Pharma grade,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Complies to EN 896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>Sodium carbonate (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Na₂CO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₃) max. 0.3 %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1C7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n-US" w:eastAsia="el-GR"/>
              </w:rPr>
              <w:t>30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31C7" w:rsidRPr="00387A77" w:rsidRDefault="00A931C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B2E86"/>
    <w:rsid w:val="00774E8F"/>
    <w:rsid w:val="0086171E"/>
    <w:rsid w:val="009B7A50"/>
    <w:rsid w:val="00A931C7"/>
    <w:rsid w:val="00AA60B8"/>
    <w:rsid w:val="00B2469E"/>
    <w:rsid w:val="00BE663F"/>
    <w:rsid w:val="00C13B8A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2025-10-17T11:59:00Z</dcterms:created>
  <dcterms:modified xsi:type="dcterms:W3CDTF">2025-10-17T12:00:00Z</dcterms:modified>
</cp:coreProperties>
</file>